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83456" w14:textId="386223A5" w:rsidR="00EE30FC" w:rsidRPr="00952DF9" w:rsidRDefault="00EE30FC" w:rsidP="0026000B">
      <w:pPr>
        <w:tabs>
          <w:tab w:val="left" w:pos="4111"/>
        </w:tabs>
        <w:spacing w:line="276" w:lineRule="auto"/>
        <w:jc w:val="right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sz w:val="22"/>
          <w:szCs w:val="22"/>
        </w:rPr>
        <w:tab/>
      </w:r>
      <w:r w:rsidRPr="00952DF9">
        <w:rPr>
          <w:rFonts w:ascii="Times New Roman" w:hAnsi="Times New Roman"/>
          <w:sz w:val="22"/>
          <w:szCs w:val="22"/>
        </w:rPr>
        <w:tab/>
      </w:r>
      <w:r w:rsidRPr="00952DF9">
        <w:rPr>
          <w:rFonts w:ascii="Times New Roman" w:hAnsi="Times New Roman"/>
          <w:sz w:val="22"/>
          <w:szCs w:val="22"/>
        </w:rPr>
        <w:tab/>
        <w:t>Załącznik 1</w:t>
      </w:r>
    </w:p>
    <w:p w14:paraId="3B4C81C3" w14:textId="77777777" w:rsidR="00EE30FC" w:rsidRPr="00952DF9" w:rsidRDefault="00EE30FC" w:rsidP="00EE30FC">
      <w:pPr>
        <w:tabs>
          <w:tab w:val="left" w:pos="5387"/>
        </w:tabs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14:paraId="011AEA5D" w14:textId="77777777" w:rsidR="00EE30FC" w:rsidRPr="00952DF9" w:rsidRDefault="00EE30FC" w:rsidP="00EE30FC">
      <w:pPr>
        <w:tabs>
          <w:tab w:val="left" w:pos="426"/>
        </w:tabs>
        <w:spacing w:line="276" w:lineRule="auto"/>
        <w:jc w:val="center"/>
        <w:outlineLvl w:val="0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sz w:val="22"/>
          <w:szCs w:val="22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26000B" w:rsidRPr="00952DF9" w14:paraId="77AFD8BF" w14:textId="77777777" w:rsidTr="001A6C67">
        <w:trPr>
          <w:cantSplit/>
          <w:trHeight w:val="72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09DA112" w14:textId="77777777" w:rsidR="00EE30FC" w:rsidRPr="00952DF9" w:rsidRDefault="00EE30FC" w:rsidP="001A6C67">
            <w:pPr>
              <w:pStyle w:val="Stopka"/>
              <w:snapToGrid w:val="0"/>
              <w:spacing w:before="60" w:after="60" w:line="276" w:lineRule="auto"/>
              <w:rPr>
                <w:strike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8D441" w14:textId="77777777" w:rsidR="00EE30FC" w:rsidRPr="00952DF9" w:rsidRDefault="00EE30FC" w:rsidP="001A6C67">
            <w:pPr>
              <w:pStyle w:val="Stopka"/>
              <w:snapToGrid w:val="0"/>
              <w:spacing w:before="60" w:after="60" w:line="276" w:lineRule="auto"/>
              <w:rPr>
                <w:b/>
                <w:sz w:val="22"/>
                <w:szCs w:val="22"/>
              </w:rPr>
            </w:pPr>
            <w:r w:rsidRPr="00952DF9">
              <w:rPr>
                <w:b/>
                <w:sz w:val="22"/>
                <w:szCs w:val="22"/>
              </w:rPr>
              <w:t>Przedmiot zamówienia</w:t>
            </w:r>
          </w:p>
          <w:p w14:paraId="3133A71A" w14:textId="77777777" w:rsidR="00EE30FC" w:rsidRPr="00952DF9" w:rsidRDefault="00EE30FC" w:rsidP="001A6C67">
            <w:pPr>
              <w:pStyle w:val="Stopka"/>
              <w:snapToGrid w:val="0"/>
              <w:spacing w:before="60" w:after="60" w:line="276" w:lineRule="auto"/>
              <w:rPr>
                <w:strike/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0A50" w14:textId="77777777" w:rsidR="00F16893" w:rsidRPr="00F16893" w:rsidRDefault="00F16893" w:rsidP="00F16893">
            <w:pPr>
              <w:tabs>
                <w:tab w:val="left" w:pos="1617"/>
              </w:tabs>
              <w:ind w:left="49" w:hanging="49"/>
              <w:rPr>
                <w:rFonts w:ascii="Times New Roman" w:hAnsi="Times New Roman"/>
                <w:b/>
                <w:bCs/>
              </w:rPr>
            </w:pPr>
            <w:bookmarkStart w:id="0" w:name="_Hlk210982992"/>
            <w:bookmarkStart w:id="1" w:name="_Hlk210984526"/>
            <w:r w:rsidRPr="00F16893">
              <w:rPr>
                <w:rFonts w:ascii="Times New Roman" w:hAnsi="Times New Roman"/>
                <w:b/>
                <w:bCs/>
              </w:rPr>
              <w:t>„Wymiana Szafy Sterowniczej wraz z elementami współpracującymi Dźwiękowego Systemu Ostrzegawczego w budynku Domu Studenckiego Nr. 5 Politechniki Poznańskiej przy ul. Św. Rocha 11A wraz ze szkoleniem”</w:t>
            </w:r>
            <w:bookmarkEnd w:id="1"/>
            <w:r w:rsidRPr="00F16893">
              <w:rPr>
                <w:rFonts w:ascii="Times New Roman" w:hAnsi="Times New Roman"/>
                <w:b/>
                <w:bCs/>
              </w:rPr>
              <w:t>.</w:t>
            </w:r>
          </w:p>
          <w:bookmarkEnd w:id="0"/>
          <w:p w14:paraId="6B56B021" w14:textId="77777777" w:rsidR="00EE30FC" w:rsidRPr="00952DF9" w:rsidRDefault="00EE30FC" w:rsidP="001A6C67">
            <w:pPr>
              <w:tabs>
                <w:tab w:val="left" w:pos="745"/>
              </w:tabs>
              <w:ind w:firstLine="745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0D6A33" w:rsidRPr="00952DF9" w14:paraId="0E0D75D9" w14:textId="77777777" w:rsidTr="001A6C67">
        <w:trPr>
          <w:cantSplit/>
          <w:trHeight w:val="337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01B13D8" w14:textId="77777777" w:rsidR="000D6A33" w:rsidRPr="00952DF9" w:rsidRDefault="000D6A33" w:rsidP="000D6A33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51412" w14:textId="77777777" w:rsidR="000D6A33" w:rsidRPr="00952DF9" w:rsidRDefault="000D6A33" w:rsidP="000D6A33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80F2" w14:textId="77777777" w:rsidR="000D6A33" w:rsidRPr="00854E66" w:rsidRDefault="000D6A33" w:rsidP="000D6A33">
            <w:pPr>
              <w:pStyle w:val="Nagwek2"/>
              <w:snapToGrid w:val="0"/>
              <w:spacing w:before="0" w:after="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854E66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 xml:space="preserve">Politechnika Poznańska, </w:t>
            </w:r>
          </w:p>
          <w:p w14:paraId="6D6F8746" w14:textId="77777777" w:rsidR="000D6A33" w:rsidRPr="00854E66" w:rsidRDefault="000D6A33" w:rsidP="000D6A33">
            <w:pPr>
              <w:pStyle w:val="Nagwek2"/>
              <w:spacing w:before="0" w:after="0" w:line="276" w:lineRule="auto"/>
              <w:ind w:left="576" w:hanging="576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ul</w:t>
            </w:r>
            <w:r w:rsidRPr="00854E66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Jacka Rychlewskiego</w:t>
            </w:r>
            <w:r w:rsidRPr="00854E66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1</w:t>
            </w:r>
            <w:r w:rsidRPr="00854E66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 xml:space="preserve">, </w:t>
            </w:r>
          </w:p>
          <w:p w14:paraId="6B3291BA" w14:textId="6AA56D95" w:rsidR="000D6A33" w:rsidRPr="00952DF9" w:rsidRDefault="000D6A33" w:rsidP="000D6A33">
            <w:pPr>
              <w:pStyle w:val="Nagwek2"/>
              <w:spacing w:before="0" w:after="0" w:line="276" w:lineRule="auto"/>
              <w:ind w:left="576" w:hanging="576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854E66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1</w:t>
            </w:r>
            <w:r w:rsidRPr="00854E66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131</w:t>
            </w:r>
            <w:r w:rsidRPr="00854E66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 xml:space="preserve"> Poznań</w:t>
            </w:r>
          </w:p>
        </w:tc>
      </w:tr>
      <w:tr w:rsidR="000D6A33" w:rsidRPr="00952DF9" w14:paraId="7C689B6C" w14:textId="77777777" w:rsidTr="001A6C67">
        <w:trPr>
          <w:cantSplit/>
          <w:trHeight w:val="992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56EC140" w14:textId="77777777" w:rsidR="000D6A33" w:rsidRPr="00952DF9" w:rsidRDefault="000D6A33" w:rsidP="000D6A33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4F88FA9" w14:textId="77777777" w:rsidR="000D6A33" w:rsidRPr="00952DF9" w:rsidRDefault="000D6A33" w:rsidP="000D6A33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</w:p>
          <w:p w14:paraId="7EAC374F" w14:textId="77777777" w:rsidR="000D6A33" w:rsidRPr="00952DF9" w:rsidRDefault="000D6A33" w:rsidP="000D6A33">
            <w:pPr>
              <w:pStyle w:val="Nagwek2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Wykonawca</w:t>
            </w:r>
          </w:p>
          <w:p w14:paraId="2FD2C7B6" w14:textId="77777777" w:rsidR="000D6A33" w:rsidRPr="00952DF9" w:rsidRDefault="000D6A33" w:rsidP="000D6A33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46E41" w14:textId="77777777" w:rsidR="000D6A33" w:rsidRPr="00952DF9" w:rsidRDefault="000D6A33" w:rsidP="000D6A33">
            <w:pPr>
              <w:snapToGrid w:val="0"/>
              <w:spacing w:before="360" w:after="360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52DF9">
              <w:rPr>
                <w:rFonts w:ascii="Times New Roman" w:hAnsi="Times New Roman"/>
                <w:sz w:val="22"/>
                <w:szCs w:val="22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84FD" w14:textId="77777777" w:rsidR="000D6A33" w:rsidRPr="00952DF9" w:rsidRDefault="000D6A33" w:rsidP="000D6A33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6A33" w:rsidRPr="00952DF9" w14:paraId="2EC0471F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41F834E" w14:textId="77777777" w:rsidR="000D6A33" w:rsidRPr="00952DF9" w:rsidRDefault="000D6A33" w:rsidP="000D6A33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57FD37F4" w14:textId="77777777" w:rsidR="000D6A33" w:rsidRPr="00952DF9" w:rsidRDefault="000D6A33" w:rsidP="000D6A33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865B5" w14:textId="77777777" w:rsidR="000D6A33" w:rsidRPr="00952DF9" w:rsidRDefault="000D6A33" w:rsidP="000D6A33">
            <w:pPr>
              <w:snapToGrid w:val="0"/>
              <w:spacing w:before="60" w:after="60" w:line="276" w:lineRule="auto"/>
              <w:ind w:right="-495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90F7" w14:textId="77777777" w:rsidR="000D6A33" w:rsidRPr="00952DF9" w:rsidRDefault="000D6A33" w:rsidP="000D6A33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6A33" w:rsidRPr="00952DF9" w14:paraId="42307C44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21753F9D" w14:textId="77777777" w:rsidR="000D6A33" w:rsidRPr="00952DF9" w:rsidRDefault="000D6A33" w:rsidP="000D6A33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2A162B39" w14:textId="77777777" w:rsidR="000D6A33" w:rsidRPr="00952DF9" w:rsidRDefault="000D6A33" w:rsidP="000D6A33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50499" w14:textId="77777777" w:rsidR="000D6A33" w:rsidRPr="00952DF9" w:rsidRDefault="000D6A33" w:rsidP="000D6A33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Adres e-mail: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21B9" w14:textId="77777777" w:rsidR="000D6A33" w:rsidRPr="00952DF9" w:rsidRDefault="000D6A33" w:rsidP="000D6A33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0D6A33" w:rsidRPr="00952DF9" w14:paraId="18CD20E4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591C102C" w14:textId="77777777" w:rsidR="000D6A33" w:rsidRPr="00952DF9" w:rsidRDefault="000D6A33" w:rsidP="000D6A33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24A54F2A" w14:textId="77777777" w:rsidR="000D6A33" w:rsidRPr="00952DF9" w:rsidRDefault="000D6A33" w:rsidP="000D6A33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AB64D" w14:textId="77777777" w:rsidR="000D6A33" w:rsidRPr="00952DF9" w:rsidRDefault="000D6A33" w:rsidP="000D6A33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A315" w14:textId="77777777" w:rsidR="000D6A33" w:rsidRPr="00952DF9" w:rsidRDefault="000D6A33" w:rsidP="000D6A33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0D6A33" w:rsidRPr="00952DF9" w14:paraId="11DC3D1F" w14:textId="77777777" w:rsidTr="001A6C67">
        <w:trPr>
          <w:cantSplit/>
          <w:trHeight w:val="395"/>
        </w:trPr>
        <w:tc>
          <w:tcPr>
            <w:tcW w:w="397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0739084" w14:textId="77777777" w:rsidR="000D6A33" w:rsidRPr="00952DF9" w:rsidRDefault="000D6A33" w:rsidP="000D6A33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C7BC895" w14:textId="77777777" w:rsidR="000D6A33" w:rsidRPr="00952DF9" w:rsidRDefault="000D6A33" w:rsidP="000D6A33">
            <w:pPr>
              <w:pStyle w:val="Nagwek2"/>
              <w:snapToGrid w:val="0"/>
              <w:spacing w:before="60" w:line="276" w:lineRule="auto"/>
              <w:rPr>
                <w:rFonts w:ascii="Times New Roman" w:hAnsi="Times New Roman"/>
                <w:bCs w:val="0"/>
                <w:iCs w:val="0"/>
                <w:sz w:val="22"/>
                <w:szCs w:val="22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AD18B" w14:textId="77777777" w:rsidR="000D6A33" w:rsidRPr="00952DF9" w:rsidRDefault="000D6A33" w:rsidP="000D6A33">
            <w:pPr>
              <w:snapToGrid w:val="0"/>
              <w:spacing w:before="60" w:after="60" w:line="276" w:lineRule="auto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C465" w14:textId="77777777" w:rsidR="000D6A33" w:rsidRPr="00952DF9" w:rsidRDefault="000D6A33" w:rsidP="000D6A33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  <w:lang w:val="de-DE"/>
              </w:rPr>
            </w:pPr>
          </w:p>
        </w:tc>
      </w:tr>
      <w:tr w:rsidR="000D6A33" w:rsidRPr="00952DF9" w14:paraId="30F04694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45031" w14:textId="6C3FEA29" w:rsidR="000D6A33" w:rsidRPr="00952DF9" w:rsidRDefault="000D6A33" w:rsidP="000D6A33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B8740" w14:textId="2C0B33E7" w:rsidR="000D6A33" w:rsidRPr="00952DF9" w:rsidRDefault="000D6A33" w:rsidP="000D6A33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Cena ne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tto </w:t>
            </w:r>
            <w:r w:rsidR="00F16893">
              <w:rPr>
                <w:rFonts w:ascii="Times New Roman" w:hAnsi="Times New Roman"/>
                <w:b/>
                <w:sz w:val="22"/>
                <w:szCs w:val="22"/>
              </w:rPr>
              <w:t>przedmiot</w:t>
            </w:r>
            <w:r w:rsidR="00601EC6">
              <w:rPr>
                <w:rFonts w:ascii="Times New Roman" w:hAnsi="Times New Roman"/>
                <w:b/>
                <w:sz w:val="22"/>
                <w:szCs w:val="22"/>
              </w:rPr>
              <w:t>u</w:t>
            </w:r>
            <w:r w:rsidR="00F16893">
              <w:rPr>
                <w:rFonts w:ascii="Times New Roman" w:hAnsi="Times New Roman"/>
                <w:b/>
                <w:sz w:val="22"/>
                <w:szCs w:val="22"/>
              </w:rPr>
              <w:t xml:space="preserve"> zamówienia</w:t>
            </w:r>
          </w:p>
          <w:p w14:paraId="41953EF1" w14:textId="59C09A82" w:rsidR="000D6A33" w:rsidRPr="00952DF9" w:rsidRDefault="000D6A33" w:rsidP="000D6A33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86E9" w14:textId="77777777" w:rsidR="000D6A33" w:rsidRPr="00952DF9" w:rsidRDefault="000D6A33" w:rsidP="000D6A33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D6A33" w:rsidRPr="00952DF9" w14:paraId="43EA6F65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6D7FE" w14:textId="37E6D9F0" w:rsidR="000D6A33" w:rsidRPr="00952DF9" w:rsidRDefault="00F16893" w:rsidP="000D6A33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0D6A33" w:rsidRPr="00952DF9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8F6F3" w14:textId="4BB5020D" w:rsidR="000D6A33" w:rsidRPr="00952DF9" w:rsidRDefault="000D6A33" w:rsidP="000D6A33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 xml:space="preserve">Cena brutto </w:t>
            </w:r>
            <w:r w:rsidR="00F16893">
              <w:rPr>
                <w:rFonts w:ascii="Times New Roman" w:hAnsi="Times New Roman"/>
                <w:b/>
                <w:sz w:val="22"/>
                <w:szCs w:val="22"/>
              </w:rPr>
              <w:t>przedmiot</w:t>
            </w:r>
            <w:r w:rsidR="00601EC6">
              <w:rPr>
                <w:rFonts w:ascii="Times New Roman" w:hAnsi="Times New Roman"/>
                <w:b/>
                <w:sz w:val="22"/>
                <w:szCs w:val="22"/>
              </w:rPr>
              <w:t>u</w:t>
            </w:r>
            <w:r w:rsidR="00F16893">
              <w:rPr>
                <w:rFonts w:ascii="Times New Roman" w:hAnsi="Times New Roman"/>
                <w:b/>
                <w:sz w:val="22"/>
                <w:szCs w:val="22"/>
              </w:rPr>
              <w:t xml:space="preserve"> zamówienia</w:t>
            </w:r>
          </w:p>
          <w:p w14:paraId="08D6CC63" w14:textId="77777777" w:rsidR="000D6A33" w:rsidRPr="00952DF9" w:rsidRDefault="000D6A33" w:rsidP="000D6A33">
            <w:pPr>
              <w:snapToGrid w:val="0"/>
              <w:spacing w:before="120" w:after="120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52DF9">
              <w:rPr>
                <w:rFonts w:ascii="Times New Roman" w:hAnsi="Times New Roman"/>
                <w:b/>
                <w:sz w:val="22"/>
                <w:szCs w:val="22"/>
              </w:rPr>
              <w:t>Cyfrowo: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A6CA" w14:textId="77777777" w:rsidR="000D6A33" w:rsidRPr="00952DF9" w:rsidRDefault="000D6A33" w:rsidP="000D6A33">
            <w:pPr>
              <w:snapToGrid w:val="0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0054D" w:rsidRPr="00952DF9" w14:paraId="19314E74" w14:textId="77777777" w:rsidTr="001A6C67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1FA66" w14:textId="345E6543" w:rsidR="00B0054D" w:rsidRDefault="00B0054D" w:rsidP="000D6A33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FE6A8" w14:textId="7A1C947F" w:rsidR="00B0054D" w:rsidRPr="00952DF9" w:rsidRDefault="00B0054D" w:rsidP="000D6A33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0054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Termin wykonania 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47F4" w14:textId="77777777" w:rsidR="00B0054D" w:rsidRDefault="00B829E6" w:rsidP="00B0054D">
            <w:pPr>
              <w:pStyle w:val="Akapitzlist"/>
              <w:numPr>
                <w:ilvl w:val="0"/>
                <w:numId w:val="13"/>
              </w:numPr>
              <w:snapToGrid w:val="0"/>
              <w:rPr>
                <w:rFonts w:ascii="Times New Roman" w:hAnsi="Times New Roman"/>
              </w:rPr>
            </w:pPr>
            <w:r w:rsidRPr="00B829E6">
              <w:rPr>
                <w:rFonts w:ascii="Times New Roman" w:hAnsi="Times New Roman"/>
              </w:rPr>
              <w:t xml:space="preserve">Termin wykonania przedmiotu umowy - </w:t>
            </w:r>
            <w:r w:rsidRPr="00B829E6">
              <w:rPr>
                <w:rFonts w:ascii="Times New Roman" w:hAnsi="Times New Roman"/>
                <w:b/>
                <w:bCs/>
              </w:rPr>
              <w:t>12 tygodni</w:t>
            </w:r>
            <w:r w:rsidRPr="00B829E6">
              <w:rPr>
                <w:rFonts w:ascii="Times New Roman" w:hAnsi="Times New Roman"/>
              </w:rPr>
              <w:t xml:space="preserve"> od dnia </w:t>
            </w:r>
            <w:bookmarkStart w:id="2" w:name="_Hlk224814146"/>
            <w:r w:rsidRPr="00B829E6">
              <w:rPr>
                <w:rFonts w:ascii="Times New Roman" w:hAnsi="Times New Roman"/>
              </w:rPr>
              <w:t>podpisania umowy</w:t>
            </w:r>
            <w:bookmarkEnd w:id="2"/>
          </w:p>
          <w:p w14:paraId="1E2106A2" w14:textId="77777777" w:rsidR="00B829E6" w:rsidRDefault="00B829E6" w:rsidP="00B0054D">
            <w:pPr>
              <w:pStyle w:val="Akapitzlist"/>
              <w:numPr>
                <w:ilvl w:val="0"/>
                <w:numId w:val="13"/>
              </w:numPr>
              <w:snapToGrid w:val="0"/>
              <w:rPr>
                <w:rFonts w:ascii="Times New Roman" w:hAnsi="Times New Roman"/>
              </w:rPr>
            </w:pPr>
            <w:r w:rsidRPr="00B829E6">
              <w:rPr>
                <w:rFonts w:ascii="Times New Roman" w:hAnsi="Times New Roman"/>
              </w:rPr>
              <w:t xml:space="preserve">Termin wykonania przedmiotu umowy - </w:t>
            </w:r>
            <w:r w:rsidRPr="00B829E6">
              <w:rPr>
                <w:rFonts w:ascii="Times New Roman" w:hAnsi="Times New Roman"/>
                <w:b/>
                <w:bCs/>
              </w:rPr>
              <w:t>14 tygodni</w:t>
            </w:r>
            <w:r w:rsidRPr="00B829E6">
              <w:rPr>
                <w:rFonts w:ascii="Times New Roman" w:hAnsi="Times New Roman"/>
              </w:rPr>
              <w:t xml:space="preserve"> od dnia podpisania umowy</w:t>
            </w:r>
          </w:p>
          <w:p w14:paraId="1B409F70" w14:textId="1805CCE1" w:rsidR="00B829E6" w:rsidRPr="00B0054D" w:rsidRDefault="00B829E6" w:rsidP="00B0054D">
            <w:pPr>
              <w:pStyle w:val="Akapitzlist"/>
              <w:numPr>
                <w:ilvl w:val="0"/>
                <w:numId w:val="13"/>
              </w:numPr>
              <w:snapToGrid w:val="0"/>
              <w:rPr>
                <w:rFonts w:ascii="Times New Roman" w:hAnsi="Times New Roman"/>
              </w:rPr>
            </w:pPr>
            <w:r w:rsidRPr="00B829E6">
              <w:rPr>
                <w:rFonts w:ascii="Times New Roman" w:hAnsi="Times New Roman"/>
              </w:rPr>
              <w:t xml:space="preserve">Termin wykonania przedmiotu umowy - </w:t>
            </w:r>
            <w:r w:rsidRPr="00B829E6">
              <w:rPr>
                <w:rFonts w:ascii="Times New Roman" w:hAnsi="Times New Roman"/>
                <w:b/>
                <w:bCs/>
              </w:rPr>
              <w:t>16 tygodni</w:t>
            </w:r>
            <w:r w:rsidRPr="00B829E6">
              <w:rPr>
                <w:rFonts w:ascii="Times New Roman" w:hAnsi="Times New Roman"/>
              </w:rPr>
              <w:t xml:space="preserve"> od dnia podpisania umowy  </w:t>
            </w:r>
          </w:p>
        </w:tc>
      </w:tr>
      <w:tr w:rsidR="000D6A33" w:rsidRPr="00952DF9" w14:paraId="4081CEEF" w14:textId="77777777" w:rsidTr="001A6C67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051A2" w14:textId="4B93888C" w:rsidR="000D6A33" w:rsidRPr="00952DF9" w:rsidRDefault="00B0054D" w:rsidP="000D6A33">
            <w:pPr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="000D6A33" w:rsidRPr="00952DF9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86275" w14:textId="3C24CC7B" w:rsidR="000D6A33" w:rsidRPr="00F16893" w:rsidRDefault="00F16893" w:rsidP="000D6A33">
            <w:pPr>
              <w:snapToGri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16893">
              <w:rPr>
                <w:rFonts w:ascii="Times New Roman" w:hAnsi="Times New Roman"/>
                <w:b/>
                <w:bCs/>
                <w:sz w:val="22"/>
                <w:szCs w:val="22"/>
              </w:rPr>
              <w:t>Warunki Gwarancji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1A25" w14:textId="6BCBD17F" w:rsidR="000D6A33" w:rsidRPr="00F16893" w:rsidRDefault="00F16893" w:rsidP="000D6A33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 w:rsidRPr="00F16893">
              <w:rPr>
                <w:rFonts w:ascii="Times New Roman" w:hAnsi="Times New Roman"/>
                <w:bCs/>
                <w:lang w:eastAsia="pl-PL"/>
              </w:rPr>
              <w:t xml:space="preserve">Okres gwarancji </w:t>
            </w:r>
            <w:r w:rsidRPr="00F16893">
              <w:rPr>
                <w:rFonts w:ascii="Times New Roman" w:hAnsi="Times New Roman"/>
                <w:b/>
                <w:lang w:eastAsia="pl-PL"/>
              </w:rPr>
              <w:t>48 miesięcy</w:t>
            </w:r>
            <w:r w:rsidRPr="00F16893">
              <w:rPr>
                <w:rFonts w:ascii="Times New Roman" w:hAnsi="Times New Roman"/>
                <w:bCs/>
                <w:lang w:eastAsia="pl-PL"/>
              </w:rPr>
              <w:t xml:space="preserve"> </w:t>
            </w:r>
          </w:p>
          <w:p w14:paraId="187ED316" w14:textId="1D22D33A" w:rsidR="000D6A33" w:rsidRDefault="00F16893" w:rsidP="000D6A33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 w:rsidRPr="00F16893">
              <w:rPr>
                <w:rFonts w:ascii="Times New Roman" w:hAnsi="Times New Roman"/>
                <w:bCs/>
              </w:rPr>
              <w:t xml:space="preserve">Okres gwarancji </w:t>
            </w:r>
            <w:r w:rsidRPr="00F16893">
              <w:rPr>
                <w:rFonts w:ascii="Times New Roman" w:hAnsi="Times New Roman"/>
                <w:b/>
              </w:rPr>
              <w:t>36 miesięcy</w:t>
            </w:r>
            <w:r w:rsidRPr="00F16893">
              <w:rPr>
                <w:rFonts w:ascii="Times New Roman" w:hAnsi="Times New Roman"/>
                <w:bCs/>
              </w:rPr>
              <w:t xml:space="preserve"> </w:t>
            </w:r>
          </w:p>
          <w:p w14:paraId="60B5FB98" w14:textId="318B96A5" w:rsidR="000D6A33" w:rsidRPr="00D175B2" w:rsidRDefault="00F16893" w:rsidP="000D6A33">
            <w:pPr>
              <w:pStyle w:val="Akapitzlist"/>
              <w:numPr>
                <w:ilvl w:val="0"/>
                <w:numId w:val="12"/>
              </w:numPr>
              <w:snapToGrid w:val="0"/>
              <w:rPr>
                <w:rFonts w:ascii="Times New Roman" w:hAnsi="Times New Roman"/>
              </w:rPr>
            </w:pPr>
            <w:r w:rsidRPr="00F16893">
              <w:rPr>
                <w:rFonts w:ascii="Times New Roman" w:hAnsi="Times New Roman"/>
                <w:bCs/>
              </w:rPr>
              <w:t xml:space="preserve">Okres gwarancji </w:t>
            </w:r>
            <w:r w:rsidRPr="00F16893">
              <w:rPr>
                <w:rFonts w:ascii="Times New Roman" w:hAnsi="Times New Roman"/>
                <w:b/>
              </w:rPr>
              <w:t>24 miesi</w:t>
            </w:r>
            <w:r>
              <w:rPr>
                <w:rFonts w:ascii="Times New Roman" w:hAnsi="Times New Roman"/>
                <w:b/>
              </w:rPr>
              <w:t>ące</w:t>
            </w:r>
            <w:r w:rsidRPr="00F16893">
              <w:rPr>
                <w:rFonts w:ascii="Times New Roman" w:hAnsi="Times New Roman"/>
                <w:bCs/>
              </w:rPr>
              <w:t xml:space="preserve"> </w:t>
            </w:r>
          </w:p>
        </w:tc>
      </w:tr>
    </w:tbl>
    <w:p w14:paraId="4EEC830F" w14:textId="77777777" w:rsidR="00EE30FC" w:rsidRPr="00952DF9" w:rsidRDefault="00EE30FC" w:rsidP="00EE30FC">
      <w:pPr>
        <w:tabs>
          <w:tab w:val="left" w:pos="426"/>
        </w:tabs>
        <w:spacing w:line="276" w:lineRule="auto"/>
        <w:ind w:left="426" w:hanging="426"/>
        <w:rPr>
          <w:rFonts w:ascii="Times New Roman" w:hAnsi="Times New Roman"/>
          <w:b/>
          <w:sz w:val="22"/>
          <w:szCs w:val="22"/>
        </w:rPr>
      </w:pPr>
      <w:r w:rsidRPr="00952DF9">
        <w:rPr>
          <w:rFonts w:ascii="Times New Roman" w:hAnsi="Times New Roman"/>
          <w:b/>
          <w:sz w:val="22"/>
          <w:szCs w:val="22"/>
        </w:rPr>
        <w:t>*</w:t>
      </w:r>
      <w:r w:rsidRPr="00952DF9">
        <w:rPr>
          <w:rFonts w:ascii="Times New Roman" w:hAnsi="Times New Roman"/>
          <w:b/>
          <w:sz w:val="22"/>
          <w:szCs w:val="22"/>
        </w:rPr>
        <w:tab/>
        <w:t>Kwota brana pod uwagę przy porównywaniu ofert (ocenie), jako kwota maksymalna wykonania przedmiotu zamówienia</w:t>
      </w:r>
    </w:p>
    <w:p w14:paraId="626CC74A" w14:textId="77777777" w:rsidR="00EE30FC" w:rsidRPr="00952DF9" w:rsidRDefault="00EE30FC" w:rsidP="00EE30FC">
      <w:pPr>
        <w:tabs>
          <w:tab w:val="left" w:pos="426"/>
        </w:tabs>
        <w:spacing w:after="120" w:line="276" w:lineRule="auto"/>
        <w:ind w:left="426" w:hanging="426"/>
        <w:rPr>
          <w:rFonts w:ascii="Times New Roman" w:hAnsi="Times New Roman"/>
          <w:b/>
          <w:sz w:val="22"/>
          <w:szCs w:val="22"/>
        </w:rPr>
      </w:pPr>
    </w:p>
    <w:p w14:paraId="022650DB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sz w:val="22"/>
          <w:szCs w:val="22"/>
        </w:rPr>
        <w:t>Oświadczam, że zapoznałem się z warunkami zamówienia określonymi w niniejszej specyfikacji i załącznikach oraz umowie i że akceptuję je bez zastrzeżeń.</w:t>
      </w:r>
    </w:p>
    <w:p w14:paraId="12F89569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b/>
          <w:sz w:val="22"/>
          <w:szCs w:val="22"/>
        </w:rPr>
        <w:t>Oświadczam, że uważamy się za związanych niniejszą ofertą na okres 30</w:t>
      </w:r>
      <w:r w:rsidRPr="00952DF9">
        <w:rPr>
          <w:rFonts w:ascii="Times New Roman" w:hAnsi="Times New Roman"/>
          <w:b/>
          <w:bCs/>
          <w:sz w:val="22"/>
          <w:szCs w:val="22"/>
        </w:rPr>
        <w:t xml:space="preserve"> dni </w:t>
      </w:r>
      <w:r w:rsidRPr="00952DF9">
        <w:rPr>
          <w:rFonts w:ascii="Times New Roman" w:hAnsi="Times New Roman"/>
          <w:b/>
          <w:sz w:val="22"/>
          <w:szCs w:val="22"/>
        </w:rPr>
        <w:t>licząc od dnia otwarcia ofert (włącznie z tym dniem).</w:t>
      </w:r>
    </w:p>
    <w:p w14:paraId="6588AB4C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b/>
          <w:sz w:val="22"/>
          <w:szCs w:val="22"/>
        </w:rPr>
        <w:lastRenderedPageBreak/>
        <w:t xml:space="preserve">Oświadczam, że zrealizuję przedmiot zamówienia w terminach określonych przez Zamawiającego. </w:t>
      </w:r>
    </w:p>
    <w:p w14:paraId="47205E65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trike/>
          <w:sz w:val="22"/>
          <w:szCs w:val="22"/>
        </w:rPr>
      </w:pPr>
      <w:r w:rsidRPr="00952DF9">
        <w:rPr>
          <w:rFonts w:ascii="Times New Roman" w:hAnsi="Times New Roman"/>
          <w:b/>
          <w:bCs/>
          <w:sz w:val="22"/>
          <w:szCs w:val="22"/>
        </w:rPr>
        <w:t xml:space="preserve">OŚWIADCZAM że wybór oferty nie będzie prowadzić do powstania u Zamawiającego obowiązku podatkowego </w:t>
      </w:r>
    </w:p>
    <w:p w14:paraId="3FD23616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b/>
          <w:bCs/>
          <w:sz w:val="22"/>
          <w:szCs w:val="22"/>
        </w:rPr>
        <w:t xml:space="preserve"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7E71CB52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b/>
          <w:bCs/>
          <w:sz w:val="22"/>
          <w:szCs w:val="22"/>
        </w:rPr>
        <w:t xml:space="preserve">Oświadczamy, że zamówienie zrealizujemy sami/przy udziale podwykonawców. (UWAGA !!!!!!! niewłaściwe skreślić). </w:t>
      </w:r>
    </w:p>
    <w:p w14:paraId="6E92071E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b/>
          <w:bCs/>
          <w:sz w:val="22"/>
          <w:szCs w:val="22"/>
        </w:rPr>
        <w:t xml:space="preserve">Na potwierdzenie braku podstaw wykluczenia podwykonawców załączamy oświadczenie o braku podstaw do wykluczenia / i spełnienia warunków udziału w postępowaniu podwykonawców. </w:t>
      </w:r>
    </w:p>
    <w:p w14:paraId="7327ED53" w14:textId="77777777" w:rsidR="00EE30FC" w:rsidRPr="00952DF9" w:rsidRDefault="00EE30FC" w:rsidP="00EE30FC">
      <w:pPr>
        <w:numPr>
          <w:ilvl w:val="0"/>
          <w:numId w:val="11"/>
        </w:numPr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5DC88ADA" w14:textId="77777777" w:rsidR="00EE30FC" w:rsidRPr="00952DF9" w:rsidRDefault="00EE30FC" w:rsidP="00EE30FC">
      <w:pPr>
        <w:numPr>
          <w:ilvl w:val="0"/>
          <w:numId w:val="11"/>
        </w:numPr>
        <w:shd w:val="clear" w:color="auto" w:fill="E2EFD9"/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952DF9">
        <w:rPr>
          <w:rFonts w:ascii="Times New Roman" w:hAnsi="Times New Roman"/>
          <w:bCs/>
          <w:sz w:val="22"/>
          <w:szCs w:val="22"/>
        </w:rPr>
        <w:t xml:space="preserve">Oświadczam, że </w:t>
      </w:r>
      <w:r w:rsidRPr="00952DF9">
        <w:rPr>
          <w:rFonts w:ascii="Times New Roman" w:hAnsi="Times New Roman"/>
          <w:b/>
          <w:sz w:val="22"/>
          <w:szCs w:val="22"/>
        </w:rPr>
        <w:t>jesteśmy :mikroprzedsiębiorstwem, małym przedsiębiorstwem,</w:t>
      </w:r>
    </w:p>
    <w:p w14:paraId="7183B737" w14:textId="77777777" w:rsidR="00EE30FC" w:rsidRPr="00952DF9" w:rsidRDefault="00EE30FC" w:rsidP="00EE30FC">
      <w:pPr>
        <w:shd w:val="clear" w:color="auto" w:fill="E2EFD9"/>
        <w:tabs>
          <w:tab w:val="left" w:pos="142"/>
          <w:tab w:val="left" w:pos="426"/>
        </w:tabs>
        <w:spacing w:after="120" w:line="276" w:lineRule="auto"/>
        <w:ind w:left="720"/>
        <w:jc w:val="both"/>
        <w:rPr>
          <w:rFonts w:ascii="Times New Roman" w:hAnsi="Times New Roman"/>
          <w:b/>
          <w:sz w:val="22"/>
          <w:szCs w:val="22"/>
        </w:rPr>
      </w:pPr>
      <w:r w:rsidRPr="00952DF9">
        <w:rPr>
          <w:rFonts w:ascii="Times New Roman" w:hAnsi="Times New Roman"/>
          <w:b/>
          <w:sz w:val="22"/>
          <w:szCs w:val="22"/>
        </w:rPr>
        <w:t>średnim przedsiębiorstwem, dużym przedsiębiorstwem.</w:t>
      </w:r>
    </w:p>
    <w:p w14:paraId="6518BA01" w14:textId="77777777" w:rsidR="00EE30FC" w:rsidRPr="00952DF9" w:rsidRDefault="00EE30FC" w:rsidP="00EE30FC">
      <w:pPr>
        <w:shd w:val="clear" w:color="auto" w:fill="E2EFD9"/>
        <w:tabs>
          <w:tab w:val="left" w:pos="142"/>
          <w:tab w:val="left" w:pos="426"/>
        </w:tabs>
        <w:spacing w:after="120" w:line="276" w:lineRule="auto"/>
        <w:ind w:left="720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952DF9">
        <w:rPr>
          <w:rFonts w:ascii="Times New Roman" w:hAnsi="Times New Roman"/>
          <w:b/>
          <w:bCs/>
          <w:sz w:val="22"/>
          <w:szCs w:val="22"/>
          <w:u w:val="single"/>
        </w:rPr>
        <w:t xml:space="preserve">(UWAGA!:  właściwe podkreślić). </w:t>
      </w:r>
    </w:p>
    <w:p w14:paraId="00A4B07A" w14:textId="77777777" w:rsidR="00EE30FC" w:rsidRPr="00952DF9" w:rsidRDefault="00EE30FC" w:rsidP="00EE30FC">
      <w:pPr>
        <w:numPr>
          <w:ilvl w:val="0"/>
          <w:numId w:val="11"/>
        </w:numPr>
        <w:shd w:val="clear" w:color="auto" w:fill="FFFFCC"/>
        <w:tabs>
          <w:tab w:val="left" w:pos="142"/>
          <w:tab w:val="left" w:pos="426"/>
        </w:tabs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952DF9">
        <w:rPr>
          <w:rFonts w:ascii="Times New Roman" w:hAnsi="Times New Roman"/>
          <w:sz w:val="22"/>
          <w:szCs w:val="22"/>
        </w:rPr>
        <w:t>Oświadczam, że wypełniłem obowiązki informacyjne przewidziane w art. 13 lub art. 14 RODO</w:t>
      </w:r>
      <w:r w:rsidRPr="00952DF9">
        <w:rPr>
          <w:rFonts w:ascii="Times New Roman" w:hAnsi="Times New Roman"/>
          <w:sz w:val="22"/>
          <w:szCs w:val="22"/>
          <w:vertAlign w:val="superscript"/>
        </w:rPr>
        <w:t>1)</w:t>
      </w:r>
      <w:r w:rsidRPr="00952DF9">
        <w:rPr>
          <w:rFonts w:ascii="Times New Roman" w:hAnsi="Times New Roman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912F251" w14:textId="77777777" w:rsidR="00EE30FC" w:rsidRPr="00952DF9" w:rsidRDefault="00EE30FC" w:rsidP="00EE30FC">
      <w:pPr>
        <w:pStyle w:val="NormalnyWeb"/>
        <w:shd w:val="clear" w:color="auto" w:fill="FFFFCC"/>
        <w:spacing w:after="120" w:line="276" w:lineRule="auto"/>
        <w:ind w:left="357"/>
        <w:rPr>
          <w:sz w:val="22"/>
          <w:szCs w:val="22"/>
        </w:rPr>
      </w:pPr>
      <w:r w:rsidRPr="00952DF9">
        <w:rPr>
          <w:sz w:val="22"/>
          <w:szCs w:val="22"/>
        </w:rPr>
        <w:t>____________________________</w:t>
      </w:r>
    </w:p>
    <w:p w14:paraId="76E6D787" w14:textId="77777777" w:rsidR="00EE30FC" w:rsidRPr="00952DF9" w:rsidRDefault="00EE30FC" w:rsidP="00EE30FC">
      <w:pPr>
        <w:pStyle w:val="Tekstprzypisudolnego"/>
        <w:shd w:val="clear" w:color="auto" w:fill="FFFFCC"/>
        <w:spacing w:after="120" w:line="276" w:lineRule="auto"/>
        <w:rPr>
          <w:sz w:val="22"/>
          <w:szCs w:val="22"/>
        </w:rPr>
      </w:pPr>
      <w:r w:rsidRPr="00952DF9">
        <w:rPr>
          <w:sz w:val="22"/>
          <w:szCs w:val="22"/>
          <w:vertAlign w:val="superscript"/>
        </w:rPr>
        <w:t xml:space="preserve">1) </w:t>
      </w:r>
      <w:r w:rsidRPr="00952DF9">
        <w:rPr>
          <w:sz w:val="22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10E75400" w14:textId="77777777" w:rsidR="00EE30FC" w:rsidRPr="00952DF9" w:rsidRDefault="00EE30FC" w:rsidP="00EE30FC">
      <w:pPr>
        <w:pStyle w:val="NormalnyWeb"/>
        <w:shd w:val="clear" w:color="auto" w:fill="FFFFCC"/>
        <w:spacing w:after="120" w:line="276" w:lineRule="auto"/>
        <w:ind w:left="720"/>
        <w:rPr>
          <w:sz w:val="22"/>
          <w:szCs w:val="22"/>
        </w:rPr>
      </w:pPr>
      <w:r w:rsidRPr="00952DF9">
        <w:rPr>
          <w:sz w:val="22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46BC684" w14:textId="77777777" w:rsidR="00B3569C" w:rsidRPr="00952DF9" w:rsidRDefault="00B3569C" w:rsidP="00EE30FC">
      <w:pPr>
        <w:rPr>
          <w:rFonts w:ascii="Times New Roman" w:hAnsi="Times New Roman"/>
        </w:rPr>
      </w:pPr>
    </w:p>
    <w:sectPr w:rsidR="00B3569C" w:rsidRPr="00952DF9" w:rsidSect="00867B12">
      <w:footerReference w:type="even" r:id="rId8"/>
      <w:footerReference w:type="default" r:id="rId9"/>
      <w:footerReference w:type="first" r:id="rId10"/>
      <w:pgSz w:w="11906" w:h="16838" w:code="9"/>
      <w:pgMar w:top="851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30827" w14:textId="77777777" w:rsidR="000F10D2" w:rsidRDefault="000F10D2">
      <w:r>
        <w:separator/>
      </w:r>
    </w:p>
    <w:p w14:paraId="43FCBC53" w14:textId="77777777" w:rsidR="000F10D2" w:rsidRDefault="000F10D2"/>
  </w:endnote>
  <w:endnote w:type="continuationSeparator" w:id="0">
    <w:p w14:paraId="7057443C" w14:textId="77777777" w:rsidR="000F10D2" w:rsidRDefault="000F10D2">
      <w:r>
        <w:continuationSeparator/>
      </w:r>
    </w:p>
    <w:p w14:paraId="5EE1B465" w14:textId="77777777" w:rsidR="000F10D2" w:rsidRDefault="000F10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0C09" w14:textId="77777777" w:rsidR="00CC1E27" w:rsidRDefault="00B92D90" w:rsidP="004007F2">
    <w:r>
      <w:fldChar w:fldCharType="begin"/>
    </w:r>
    <w:r w:rsidR="00CC1E27">
      <w:instrText xml:space="preserve">PAGE  </w:instrText>
    </w:r>
    <w:r>
      <w:fldChar w:fldCharType="end"/>
    </w:r>
  </w:p>
  <w:p w14:paraId="28158E70" w14:textId="77777777" w:rsidR="00CC1E27" w:rsidRDefault="00CC1E27"/>
  <w:p w14:paraId="5E061802" w14:textId="77777777" w:rsidR="00CC1E27" w:rsidRDefault="00CC1E27"/>
  <w:p w14:paraId="2AD3DCD8" w14:textId="77777777" w:rsidR="00CC1E27" w:rsidRDefault="00CC1E27"/>
  <w:p w14:paraId="1CCC1553" w14:textId="77777777" w:rsidR="00CC1E27" w:rsidRDefault="00B92D90" w:rsidP="00110784">
    <w:pPr>
      <w:pStyle w:val="LPstopkasrodek"/>
    </w:pPr>
    <w:r>
      <w:fldChar w:fldCharType="begin"/>
    </w:r>
    <w:r w:rsidR="00FA35AE"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5C5AD63C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60096" w14:textId="39EA73A7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B92D90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B92D90" w:rsidRPr="0000184C">
      <w:rPr>
        <w:rFonts w:ascii="Calibri" w:hAnsi="Calibri" w:cs="Calibri"/>
        <w:b/>
        <w:sz w:val="16"/>
      </w:rPr>
      <w:fldChar w:fldCharType="separate"/>
    </w:r>
    <w:r w:rsidR="00D175B2">
      <w:rPr>
        <w:rFonts w:ascii="Calibri" w:hAnsi="Calibri" w:cs="Calibri"/>
        <w:b/>
        <w:noProof/>
        <w:sz w:val="16"/>
      </w:rPr>
      <w:t>2</w:t>
    </w:r>
    <w:r w:rsidR="00B92D90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B92D90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B92D90" w:rsidRPr="0000184C">
      <w:rPr>
        <w:rFonts w:ascii="Calibri" w:hAnsi="Calibri" w:cs="Calibri"/>
        <w:b/>
        <w:sz w:val="16"/>
      </w:rPr>
      <w:fldChar w:fldCharType="separate"/>
    </w:r>
    <w:r w:rsidR="00D175B2">
      <w:rPr>
        <w:rFonts w:ascii="Calibri" w:hAnsi="Calibri" w:cs="Calibri"/>
        <w:b/>
        <w:noProof/>
        <w:sz w:val="16"/>
      </w:rPr>
      <w:t>3</w:t>
    </w:r>
    <w:r w:rsidR="00B92D90" w:rsidRPr="0000184C">
      <w:rPr>
        <w:rFonts w:ascii="Calibri" w:hAnsi="Calibri" w:cs="Calibri"/>
        <w:b/>
        <w:sz w:val="16"/>
      </w:rPr>
      <w:fldChar w:fldCharType="end"/>
    </w:r>
  </w:p>
  <w:p w14:paraId="31517A65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5E5E" w14:textId="48468FE7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B92D90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B92D90" w:rsidRPr="001F3138">
      <w:rPr>
        <w:rFonts w:ascii="Calibri" w:hAnsi="Calibri" w:cs="Calibri"/>
        <w:b/>
        <w:sz w:val="16"/>
      </w:rPr>
      <w:fldChar w:fldCharType="separate"/>
    </w:r>
    <w:r w:rsidR="00D175B2">
      <w:rPr>
        <w:rFonts w:ascii="Calibri" w:hAnsi="Calibri" w:cs="Calibri"/>
        <w:b/>
        <w:noProof/>
        <w:sz w:val="16"/>
      </w:rPr>
      <w:t>1</w:t>
    </w:r>
    <w:r w:rsidR="00B92D90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B92D90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B92D90" w:rsidRPr="001F3138">
      <w:rPr>
        <w:rFonts w:ascii="Calibri" w:hAnsi="Calibri" w:cs="Calibri"/>
        <w:b/>
        <w:sz w:val="16"/>
      </w:rPr>
      <w:fldChar w:fldCharType="separate"/>
    </w:r>
    <w:r w:rsidR="00D175B2">
      <w:rPr>
        <w:rFonts w:ascii="Calibri" w:hAnsi="Calibri" w:cs="Calibri"/>
        <w:b/>
        <w:noProof/>
        <w:sz w:val="16"/>
      </w:rPr>
      <w:t>3</w:t>
    </w:r>
    <w:r w:rsidR="00B92D90" w:rsidRPr="001F3138">
      <w:rPr>
        <w:rFonts w:ascii="Calibri" w:hAnsi="Calibri" w:cs="Calibri"/>
        <w:b/>
        <w:sz w:val="16"/>
      </w:rPr>
      <w:fldChar w:fldCharType="end"/>
    </w:r>
  </w:p>
  <w:p w14:paraId="72C8F4A4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13BA8" w14:textId="77777777" w:rsidR="000F10D2" w:rsidRDefault="000F10D2">
      <w:r>
        <w:separator/>
      </w:r>
    </w:p>
    <w:p w14:paraId="294A4DDC" w14:textId="77777777" w:rsidR="000F10D2" w:rsidRDefault="000F10D2"/>
  </w:footnote>
  <w:footnote w:type="continuationSeparator" w:id="0">
    <w:p w14:paraId="7FD0DA59" w14:textId="77777777" w:rsidR="000F10D2" w:rsidRDefault="000F10D2">
      <w:r>
        <w:continuationSeparator/>
      </w:r>
    </w:p>
    <w:p w14:paraId="0A5574AF" w14:textId="77777777" w:rsidR="000F10D2" w:rsidRDefault="000F10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1EB2"/>
    <w:multiLevelType w:val="hybridMultilevel"/>
    <w:tmpl w:val="B8542886"/>
    <w:lvl w:ilvl="0" w:tplc="6518AD4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59AD0486"/>
    <w:multiLevelType w:val="hybridMultilevel"/>
    <w:tmpl w:val="E6F60956"/>
    <w:lvl w:ilvl="0" w:tplc="6518AD4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0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544A23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74693291">
    <w:abstractNumId w:val="11"/>
  </w:num>
  <w:num w:numId="2" w16cid:durableId="1346781393">
    <w:abstractNumId w:val="1"/>
  </w:num>
  <w:num w:numId="3" w16cid:durableId="18086257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3325492">
    <w:abstractNumId w:val="9"/>
    <w:lvlOverride w:ilvl="0">
      <w:startOverride w:val="1"/>
    </w:lvlOverride>
  </w:num>
  <w:num w:numId="5" w16cid:durableId="931820348">
    <w:abstractNumId w:val="8"/>
    <w:lvlOverride w:ilvl="0">
      <w:startOverride w:val="1"/>
    </w:lvlOverride>
  </w:num>
  <w:num w:numId="6" w16cid:durableId="1218594233">
    <w:abstractNumId w:val="6"/>
    <w:lvlOverride w:ilvl="0">
      <w:startOverride w:val="1"/>
    </w:lvlOverride>
  </w:num>
  <w:num w:numId="7" w16cid:durableId="1747415881">
    <w:abstractNumId w:val="2"/>
  </w:num>
  <w:num w:numId="8" w16cid:durableId="2025549617">
    <w:abstractNumId w:val="4"/>
  </w:num>
  <w:num w:numId="9" w16cid:durableId="1920747215">
    <w:abstractNumId w:val="12"/>
  </w:num>
  <w:num w:numId="10" w16cid:durableId="224606627">
    <w:abstractNumId w:val="10"/>
  </w:num>
  <w:num w:numId="11" w16cid:durableId="202407400">
    <w:abstractNumId w:val="13"/>
  </w:num>
  <w:num w:numId="12" w16cid:durableId="15155842">
    <w:abstractNumId w:val="7"/>
  </w:num>
  <w:num w:numId="13" w16cid:durableId="184334856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822"/>
    <w:rsid w:val="0000184C"/>
    <w:rsid w:val="000025B4"/>
    <w:rsid w:val="000038F1"/>
    <w:rsid w:val="00003C36"/>
    <w:rsid w:val="00005512"/>
    <w:rsid w:val="00010614"/>
    <w:rsid w:val="00032320"/>
    <w:rsid w:val="00041210"/>
    <w:rsid w:val="0004611E"/>
    <w:rsid w:val="000466AC"/>
    <w:rsid w:val="00046F1F"/>
    <w:rsid w:val="0005046C"/>
    <w:rsid w:val="0005282D"/>
    <w:rsid w:val="00053313"/>
    <w:rsid w:val="00053520"/>
    <w:rsid w:val="0006075E"/>
    <w:rsid w:val="000632E0"/>
    <w:rsid w:val="00067E92"/>
    <w:rsid w:val="00075CC2"/>
    <w:rsid w:val="00075CD0"/>
    <w:rsid w:val="00075D5C"/>
    <w:rsid w:val="000775E5"/>
    <w:rsid w:val="00077D22"/>
    <w:rsid w:val="0008011C"/>
    <w:rsid w:val="0008087B"/>
    <w:rsid w:val="00080AE3"/>
    <w:rsid w:val="00083325"/>
    <w:rsid w:val="000877D0"/>
    <w:rsid w:val="00087BCB"/>
    <w:rsid w:val="000902DD"/>
    <w:rsid w:val="000A6B5F"/>
    <w:rsid w:val="000B0F92"/>
    <w:rsid w:val="000B1322"/>
    <w:rsid w:val="000B21BA"/>
    <w:rsid w:val="000B25B9"/>
    <w:rsid w:val="000B43DD"/>
    <w:rsid w:val="000B4BF0"/>
    <w:rsid w:val="000C109D"/>
    <w:rsid w:val="000C3B99"/>
    <w:rsid w:val="000C49AC"/>
    <w:rsid w:val="000C6CDB"/>
    <w:rsid w:val="000C7923"/>
    <w:rsid w:val="000C7F45"/>
    <w:rsid w:val="000D1A0D"/>
    <w:rsid w:val="000D2245"/>
    <w:rsid w:val="000D437B"/>
    <w:rsid w:val="000D6A33"/>
    <w:rsid w:val="000F10D2"/>
    <w:rsid w:val="000F1B20"/>
    <w:rsid w:val="000F22D4"/>
    <w:rsid w:val="000F3ACC"/>
    <w:rsid w:val="000F7DFB"/>
    <w:rsid w:val="001026B6"/>
    <w:rsid w:val="00106531"/>
    <w:rsid w:val="001071FF"/>
    <w:rsid w:val="00107785"/>
    <w:rsid w:val="00110784"/>
    <w:rsid w:val="0011134F"/>
    <w:rsid w:val="00111398"/>
    <w:rsid w:val="00113C99"/>
    <w:rsid w:val="00117737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72AA3"/>
    <w:rsid w:val="00181AAA"/>
    <w:rsid w:val="00186BDC"/>
    <w:rsid w:val="0018708F"/>
    <w:rsid w:val="00190FD1"/>
    <w:rsid w:val="00191900"/>
    <w:rsid w:val="00193C51"/>
    <w:rsid w:val="001A055D"/>
    <w:rsid w:val="001A0812"/>
    <w:rsid w:val="001A5F0F"/>
    <w:rsid w:val="001B2E14"/>
    <w:rsid w:val="001B5B26"/>
    <w:rsid w:val="001C7465"/>
    <w:rsid w:val="001C7EBD"/>
    <w:rsid w:val="001D1389"/>
    <w:rsid w:val="001D18EA"/>
    <w:rsid w:val="001D6FA4"/>
    <w:rsid w:val="001D769B"/>
    <w:rsid w:val="001E0A41"/>
    <w:rsid w:val="001E5275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410D0"/>
    <w:rsid w:val="00245289"/>
    <w:rsid w:val="002475C3"/>
    <w:rsid w:val="0025123C"/>
    <w:rsid w:val="00254BFF"/>
    <w:rsid w:val="002564AD"/>
    <w:rsid w:val="00256A5C"/>
    <w:rsid w:val="0026000B"/>
    <w:rsid w:val="00260466"/>
    <w:rsid w:val="0026160E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11CC"/>
    <w:rsid w:val="002934F4"/>
    <w:rsid w:val="00293CEB"/>
    <w:rsid w:val="002947E2"/>
    <w:rsid w:val="00295384"/>
    <w:rsid w:val="0029684C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30006"/>
    <w:rsid w:val="00333DA6"/>
    <w:rsid w:val="0033570D"/>
    <w:rsid w:val="00335DBA"/>
    <w:rsid w:val="00335E5C"/>
    <w:rsid w:val="00342EF7"/>
    <w:rsid w:val="00347AE8"/>
    <w:rsid w:val="00355F78"/>
    <w:rsid w:val="00356973"/>
    <w:rsid w:val="00365D6A"/>
    <w:rsid w:val="00371CFA"/>
    <w:rsid w:val="00372242"/>
    <w:rsid w:val="003723A2"/>
    <w:rsid w:val="00393C16"/>
    <w:rsid w:val="0039413D"/>
    <w:rsid w:val="003A314F"/>
    <w:rsid w:val="003A4FEE"/>
    <w:rsid w:val="003A7B94"/>
    <w:rsid w:val="003B71EE"/>
    <w:rsid w:val="003C0710"/>
    <w:rsid w:val="003C07EB"/>
    <w:rsid w:val="003C17B6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6B5"/>
    <w:rsid w:val="00413DCC"/>
    <w:rsid w:val="00415A0C"/>
    <w:rsid w:val="00420392"/>
    <w:rsid w:val="00420A6B"/>
    <w:rsid w:val="0042205E"/>
    <w:rsid w:val="004239D7"/>
    <w:rsid w:val="004327FD"/>
    <w:rsid w:val="004408CD"/>
    <w:rsid w:val="00453560"/>
    <w:rsid w:val="00456963"/>
    <w:rsid w:val="00456A94"/>
    <w:rsid w:val="00465CC0"/>
    <w:rsid w:val="004762D5"/>
    <w:rsid w:val="004802E8"/>
    <w:rsid w:val="00482884"/>
    <w:rsid w:val="00483222"/>
    <w:rsid w:val="00487418"/>
    <w:rsid w:val="004877B2"/>
    <w:rsid w:val="00490D5C"/>
    <w:rsid w:val="004920A9"/>
    <w:rsid w:val="00495352"/>
    <w:rsid w:val="004A4EFF"/>
    <w:rsid w:val="004B32E4"/>
    <w:rsid w:val="004B6B12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D6EBA"/>
    <w:rsid w:val="004E1E15"/>
    <w:rsid w:val="004F46BC"/>
    <w:rsid w:val="004F6399"/>
    <w:rsid w:val="004F665E"/>
    <w:rsid w:val="00513076"/>
    <w:rsid w:val="00521904"/>
    <w:rsid w:val="005220A0"/>
    <w:rsid w:val="00531DBE"/>
    <w:rsid w:val="005443C2"/>
    <w:rsid w:val="00545237"/>
    <w:rsid w:val="00545DC6"/>
    <w:rsid w:val="00552CED"/>
    <w:rsid w:val="00561C00"/>
    <w:rsid w:val="00564F79"/>
    <w:rsid w:val="00572320"/>
    <w:rsid w:val="005764A7"/>
    <w:rsid w:val="00576821"/>
    <w:rsid w:val="00576A4C"/>
    <w:rsid w:val="005871DA"/>
    <w:rsid w:val="0059201F"/>
    <w:rsid w:val="00593C7D"/>
    <w:rsid w:val="00593CB3"/>
    <w:rsid w:val="0059455F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C4FF8"/>
    <w:rsid w:val="005D4ACE"/>
    <w:rsid w:val="005E3647"/>
    <w:rsid w:val="005E4345"/>
    <w:rsid w:val="005E6888"/>
    <w:rsid w:val="005F48E3"/>
    <w:rsid w:val="005F6362"/>
    <w:rsid w:val="006003F9"/>
    <w:rsid w:val="00601B20"/>
    <w:rsid w:val="00601EC6"/>
    <w:rsid w:val="00603089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D7C"/>
    <w:rsid w:val="0064040B"/>
    <w:rsid w:val="00640D4B"/>
    <w:rsid w:val="0065001D"/>
    <w:rsid w:val="006507EF"/>
    <w:rsid w:val="00651616"/>
    <w:rsid w:val="00655FD6"/>
    <w:rsid w:val="0065647F"/>
    <w:rsid w:val="00661F97"/>
    <w:rsid w:val="00663876"/>
    <w:rsid w:val="006644F9"/>
    <w:rsid w:val="00666E79"/>
    <w:rsid w:val="00673F90"/>
    <w:rsid w:val="00677FC8"/>
    <w:rsid w:val="00685011"/>
    <w:rsid w:val="00690DF0"/>
    <w:rsid w:val="006942B4"/>
    <w:rsid w:val="00694571"/>
    <w:rsid w:val="0069531E"/>
    <w:rsid w:val="00696A8B"/>
    <w:rsid w:val="00696E56"/>
    <w:rsid w:val="00697D4C"/>
    <w:rsid w:val="006A3B92"/>
    <w:rsid w:val="006A6319"/>
    <w:rsid w:val="006B12F8"/>
    <w:rsid w:val="006B2C91"/>
    <w:rsid w:val="006B7A82"/>
    <w:rsid w:val="006C451E"/>
    <w:rsid w:val="006C5104"/>
    <w:rsid w:val="006C5987"/>
    <w:rsid w:val="006C6505"/>
    <w:rsid w:val="006C786A"/>
    <w:rsid w:val="006D098C"/>
    <w:rsid w:val="006D45A7"/>
    <w:rsid w:val="006D713D"/>
    <w:rsid w:val="006E36D2"/>
    <w:rsid w:val="006E6361"/>
    <w:rsid w:val="006E6849"/>
    <w:rsid w:val="006E7FF0"/>
    <w:rsid w:val="006F7FAF"/>
    <w:rsid w:val="00700ED4"/>
    <w:rsid w:val="007050C7"/>
    <w:rsid w:val="007073F2"/>
    <w:rsid w:val="00714B42"/>
    <w:rsid w:val="007176F3"/>
    <w:rsid w:val="00725B3E"/>
    <w:rsid w:val="0072639F"/>
    <w:rsid w:val="00734899"/>
    <w:rsid w:val="0073538D"/>
    <w:rsid w:val="00736571"/>
    <w:rsid w:val="00737178"/>
    <w:rsid w:val="00740DAC"/>
    <w:rsid w:val="00743822"/>
    <w:rsid w:val="00745028"/>
    <w:rsid w:val="00745EB3"/>
    <w:rsid w:val="0074762A"/>
    <w:rsid w:val="007529FB"/>
    <w:rsid w:val="007557FE"/>
    <w:rsid w:val="007567BF"/>
    <w:rsid w:val="0076025A"/>
    <w:rsid w:val="00773775"/>
    <w:rsid w:val="00775328"/>
    <w:rsid w:val="0078184F"/>
    <w:rsid w:val="00781C79"/>
    <w:rsid w:val="00790EC4"/>
    <w:rsid w:val="00791B59"/>
    <w:rsid w:val="00795936"/>
    <w:rsid w:val="007A0519"/>
    <w:rsid w:val="007A3224"/>
    <w:rsid w:val="007A7BAD"/>
    <w:rsid w:val="007B12EA"/>
    <w:rsid w:val="007B2D4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1793E"/>
    <w:rsid w:val="008228AB"/>
    <w:rsid w:val="00823636"/>
    <w:rsid w:val="008239CC"/>
    <w:rsid w:val="008270F6"/>
    <w:rsid w:val="0082714F"/>
    <w:rsid w:val="00830EE7"/>
    <w:rsid w:val="00831514"/>
    <w:rsid w:val="00831676"/>
    <w:rsid w:val="008362E2"/>
    <w:rsid w:val="00842F21"/>
    <w:rsid w:val="0084513B"/>
    <w:rsid w:val="0084608F"/>
    <w:rsid w:val="00846557"/>
    <w:rsid w:val="00850734"/>
    <w:rsid w:val="0085135B"/>
    <w:rsid w:val="00852044"/>
    <w:rsid w:val="008531CB"/>
    <w:rsid w:val="0085379D"/>
    <w:rsid w:val="00855BDE"/>
    <w:rsid w:val="0085694D"/>
    <w:rsid w:val="008637F0"/>
    <w:rsid w:val="00863A5A"/>
    <w:rsid w:val="00866174"/>
    <w:rsid w:val="00867B12"/>
    <w:rsid w:val="008726DD"/>
    <w:rsid w:val="0087345A"/>
    <w:rsid w:val="00880B0D"/>
    <w:rsid w:val="00885AC8"/>
    <w:rsid w:val="008861F2"/>
    <w:rsid w:val="00886935"/>
    <w:rsid w:val="00890942"/>
    <w:rsid w:val="00892D64"/>
    <w:rsid w:val="00894E97"/>
    <w:rsid w:val="008A4881"/>
    <w:rsid w:val="008B0E8F"/>
    <w:rsid w:val="008B271E"/>
    <w:rsid w:val="008B342D"/>
    <w:rsid w:val="008B50CC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04E20"/>
    <w:rsid w:val="0091287E"/>
    <w:rsid w:val="00912DCE"/>
    <w:rsid w:val="00920167"/>
    <w:rsid w:val="00924E9F"/>
    <w:rsid w:val="00930E98"/>
    <w:rsid w:val="00931229"/>
    <w:rsid w:val="009314D9"/>
    <w:rsid w:val="00931F00"/>
    <w:rsid w:val="00944D9C"/>
    <w:rsid w:val="009450E0"/>
    <w:rsid w:val="0094675B"/>
    <w:rsid w:val="00947E81"/>
    <w:rsid w:val="00952DF9"/>
    <w:rsid w:val="0095460B"/>
    <w:rsid w:val="009609DB"/>
    <w:rsid w:val="00966049"/>
    <w:rsid w:val="00967DB1"/>
    <w:rsid w:val="00971CD1"/>
    <w:rsid w:val="00973D58"/>
    <w:rsid w:val="00973D74"/>
    <w:rsid w:val="00981AC9"/>
    <w:rsid w:val="00982116"/>
    <w:rsid w:val="00983599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3781"/>
    <w:rsid w:val="009E0BAC"/>
    <w:rsid w:val="009E1945"/>
    <w:rsid w:val="009E2FCB"/>
    <w:rsid w:val="009E346E"/>
    <w:rsid w:val="009E5A3C"/>
    <w:rsid w:val="009F36F9"/>
    <w:rsid w:val="009F4991"/>
    <w:rsid w:val="00A00AA3"/>
    <w:rsid w:val="00A0209E"/>
    <w:rsid w:val="00A11EB6"/>
    <w:rsid w:val="00A12F80"/>
    <w:rsid w:val="00A14D79"/>
    <w:rsid w:val="00A16486"/>
    <w:rsid w:val="00A27CE3"/>
    <w:rsid w:val="00A31A91"/>
    <w:rsid w:val="00A3576A"/>
    <w:rsid w:val="00A40661"/>
    <w:rsid w:val="00A452A3"/>
    <w:rsid w:val="00A57DB0"/>
    <w:rsid w:val="00A6138A"/>
    <w:rsid w:val="00A654B6"/>
    <w:rsid w:val="00A80A42"/>
    <w:rsid w:val="00A83069"/>
    <w:rsid w:val="00A84FF5"/>
    <w:rsid w:val="00A85571"/>
    <w:rsid w:val="00A85E50"/>
    <w:rsid w:val="00A91495"/>
    <w:rsid w:val="00A942DF"/>
    <w:rsid w:val="00A94ECB"/>
    <w:rsid w:val="00AA4B7F"/>
    <w:rsid w:val="00AB2997"/>
    <w:rsid w:val="00AC123B"/>
    <w:rsid w:val="00AC3C47"/>
    <w:rsid w:val="00AC687B"/>
    <w:rsid w:val="00AD00B1"/>
    <w:rsid w:val="00AD23E6"/>
    <w:rsid w:val="00AD4EC9"/>
    <w:rsid w:val="00AD6588"/>
    <w:rsid w:val="00AE2813"/>
    <w:rsid w:val="00AE5C98"/>
    <w:rsid w:val="00AF0399"/>
    <w:rsid w:val="00AF2027"/>
    <w:rsid w:val="00AF2896"/>
    <w:rsid w:val="00AF3042"/>
    <w:rsid w:val="00AF390F"/>
    <w:rsid w:val="00AF4515"/>
    <w:rsid w:val="00B000C5"/>
    <w:rsid w:val="00B0054D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6D4"/>
    <w:rsid w:val="00B71EEA"/>
    <w:rsid w:val="00B7205E"/>
    <w:rsid w:val="00B7404A"/>
    <w:rsid w:val="00B74120"/>
    <w:rsid w:val="00B7449A"/>
    <w:rsid w:val="00B74892"/>
    <w:rsid w:val="00B74957"/>
    <w:rsid w:val="00B77DCF"/>
    <w:rsid w:val="00B80C2F"/>
    <w:rsid w:val="00B829E6"/>
    <w:rsid w:val="00B82CC6"/>
    <w:rsid w:val="00B83B1A"/>
    <w:rsid w:val="00B85F12"/>
    <w:rsid w:val="00B86D69"/>
    <w:rsid w:val="00B90BB2"/>
    <w:rsid w:val="00B92D90"/>
    <w:rsid w:val="00B95EFE"/>
    <w:rsid w:val="00B964F8"/>
    <w:rsid w:val="00BA22DD"/>
    <w:rsid w:val="00BA5E2A"/>
    <w:rsid w:val="00BA70B6"/>
    <w:rsid w:val="00BA7522"/>
    <w:rsid w:val="00BB19AC"/>
    <w:rsid w:val="00BB52BB"/>
    <w:rsid w:val="00BC0AA9"/>
    <w:rsid w:val="00BD0466"/>
    <w:rsid w:val="00BD340E"/>
    <w:rsid w:val="00BD5187"/>
    <w:rsid w:val="00BE1C90"/>
    <w:rsid w:val="00BE7218"/>
    <w:rsid w:val="00BF090A"/>
    <w:rsid w:val="00BF0BE9"/>
    <w:rsid w:val="00BF2FCF"/>
    <w:rsid w:val="00C0151D"/>
    <w:rsid w:val="00C04FAF"/>
    <w:rsid w:val="00C05467"/>
    <w:rsid w:val="00C10EDD"/>
    <w:rsid w:val="00C11C68"/>
    <w:rsid w:val="00C13F2B"/>
    <w:rsid w:val="00C13F54"/>
    <w:rsid w:val="00C14088"/>
    <w:rsid w:val="00C152CC"/>
    <w:rsid w:val="00C173B3"/>
    <w:rsid w:val="00C230E5"/>
    <w:rsid w:val="00C259C8"/>
    <w:rsid w:val="00C32E83"/>
    <w:rsid w:val="00C34733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707EF"/>
    <w:rsid w:val="00C8080E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C16A6"/>
    <w:rsid w:val="00CC1B70"/>
    <w:rsid w:val="00CC1C0B"/>
    <w:rsid w:val="00CC1E27"/>
    <w:rsid w:val="00CC44D0"/>
    <w:rsid w:val="00CC63F0"/>
    <w:rsid w:val="00CC6CC5"/>
    <w:rsid w:val="00CD60DC"/>
    <w:rsid w:val="00CD63B9"/>
    <w:rsid w:val="00CE0E53"/>
    <w:rsid w:val="00CE0F22"/>
    <w:rsid w:val="00CE1260"/>
    <w:rsid w:val="00CE5418"/>
    <w:rsid w:val="00CF012D"/>
    <w:rsid w:val="00CF2AD1"/>
    <w:rsid w:val="00CF34A9"/>
    <w:rsid w:val="00CF4D2A"/>
    <w:rsid w:val="00CF57D8"/>
    <w:rsid w:val="00D01276"/>
    <w:rsid w:val="00D01AFB"/>
    <w:rsid w:val="00D0775C"/>
    <w:rsid w:val="00D078FB"/>
    <w:rsid w:val="00D10E05"/>
    <w:rsid w:val="00D13AAB"/>
    <w:rsid w:val="00D14841"/>
    <w:rsid w:val="00D15A70"/>
    <w:rsid w:val="00D175B2"/>
    <w:rsid w:val="00D20048"/>
    <w:rsid w:val="00D20FD6"/>
    <w:rsid w:val="00D35507"/>
    <w:rsid w:val="00D44873"/>
    <w:rsid w:val="00D47D65"/>
    <w:rsid w:val="00D516E7"/>
    <w:rsid w:val="00D52081"/>
    <w:rsid w:val="00D5450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972F4"/>
    <w:rsid w:val="00DA1B7D"/>
    <w:rsid w:val="00DA3505"/>
    <w:rsid w:val="00DB0D50"/>
    <w:rsid w:val="00DB277A"/>
    <w:rsid w:val="00DB3AA3"/>
    <w:rsid w:val="00DB431C"/>
    <w:rsid w:val="00DB533C"/>
    <w:rsid w:val="00DB688B"/>
    <w:rsid w:val="00DB6C9C"/>
    <w:rsid w:val="00DB7917"/>
    <w:rsid w:val="00DC2130"/>
    <w:rsid w:val="00DC6A20"/>
    <w:rsid w:val="00DC7391"/>
    <w:rsid w:val="00DD30EA"/>
    <w:rsid w:val="00DD5E07"/>
    <w:rsid w:val="00DE531E"/>
    <w:rsid w:val="00DE5731"/>
    <w:rsid w:val="00DE7899"/>
    <w:rsid w:val="00DF0788"/>
    <w:rsid w:val="00DF35EE"/>
    <w:rsid w:val="00DF39AC"/>
    <w:rsid w:val="00DF3D32"/>
    <w:rsid w:val="00DF46DB"/>
    <w:rsid w:val="00E00428"/>
    <w:rsid w:val="00E03349"/>
    <w:rsid w:val="00E04424"/>
    <w:rsid w:val="00E10A4D"/>
    <w:rsid w:val="00E11329"/>
    <w:rsid w:val="00E1380D"/>
    <w:rsid w:val="00E138F7"/>
    <w:rsid w:val="00E14DDE"/>
    <w:rsid w:val="00E169DE"/>
    <w:rsid w:val="00E228EF"/>
    <w:rsid w:val="00E32E8A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3080"/>
    <w:rsid w:val="00E859F4"/>
    <w:rsid w:val="00E87857"/>
    <w:rsid w:val="00E9195B"/>
    <w:rsid w:val="00E91EC1"/>
    <w:rsid w:val="00E95144"/>
    <w:rsid w:val="00EA0EED"/>
    <w:rsid w:val="00EA367F"/>
    <w:rsid w:val="00EA3D24"/>
    <w:rsid w:val="00EA7038"/>
    <w:rsid w:val="00EB0384"/>
    <w:rsid w:val="00EC1DF3"/>
    <w:rsid w:val="00EC213F"/>
    <w:rsid w:val="00EC31C2"/>
    <w:rsid w:val="00ED75A7"/>
    <w:rsid w:val="00ED7AEB"/>
    <w:rsid w:val="00EE30FC"/>
    <w:rsid w:val="00EE3FB6"/>
    <w:rsid w:val="00EE5C56"/>
    <w:rsid w:val="00EF02F5"/>
    <w:rsid w:val="00EF36C3"/>
    <w:rsid w:val="00EF4B8B"/>
    <w:rsid w:val="00EF4CB8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15B5E"/>
    <w:rsid w:val="00F16893"/>
    <w:rsid w:val="00F24A38"/>
    <w:rsid w:val="00F24D9D"/>
    <w:rsid w:val="00F34689"/>
    <w:rsid w:val="00F34D0F"/>
    <w:rsid w:val="00F3519C"/>
    <w:rsid w:val="00F42D95"/>
    <w:rsid w:val="00F44681"/>
    <w:rsid w:val="00F50802"/>
    <w:rsid w:val="00F52960"/>
    <w:rsid w:val="00F52AEE"/>
    <w:rsid w:val="00F536C7"/>
    <w:rsid w:val="00F53990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35AE"/>
    <w:rsid w:val="00FA3A7D"/>
    <w:rsid w:val="00FA4D02"/>
    <w:rsid w:val="00FB0937"/>
    <w:rsid w:val="00FB396B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567075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,List Paragraph,CW_Lista,normalny tekst,Wypunktowanie,2 heading,A_wyliczenie,K-P_odwolanie,maz_wyliczenie,opis dzialania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List Paragraph Znak,CW_Lista Znak,normalny tekst Znak,Wypunktowanie Znak,2 heading Znak,A_wyliczenie Znak,K-P_odwolanie Znak,maz_wyliczenie Znak,opis dzialania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FFB17-2A77-4557-92E0-C444640D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77</TotalTime>
  <Pages>2</Pages>
  <Words>526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Agnieszka Ślesińska</cp:lastModifiedBy>
  <cp:revision>22</cp:revision>
  <cp:lastPrinted>2026-04-01T09:44:00Z</cp:lastPrinted>
  <dcterms:created xsi:type="dcterms:W3CDTF">2023-02-17T08:22:00Z</dcterms:created>
  <dcterms:modified xsi:type="dcterms:W3CDTF">2026-04-28T10:16:00Z</dcterms:modified>
</cp:coreProperties>
</file>